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AA4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40AA4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8" w14:textId="00077785" w:rsidR="00C44B8B" w:rsidRPr="0052681C" w:rsidRDefault="00273076" w:rsidP="00887A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202A_</w:t>
            </w:r>
            <w:r w:rsidR="008603B7">
              <w:rPr>
                <w:b/>
                <w:sz w:val="26"/>
                <w:szCs w:val="26"/>
              </w:rPr>
              <w:t>227</w:t>
            </w:r>
            <w:bookmarkStart w:id="0" w:name="_GoBack"/>
            <w:bookmarkEnd w:id="0"/>
          </w:p>
        </w:tc>
      </w:tr>
      <w:tr w:rsidR="00C44B8B" w:rsidRPr="0052681C" w14:paraId="140AA4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B" w14:textId="0C875BC3" w:rsidR="00C44B8B" w:rsidRPr="0052681C" w:rsidRDefault="00E1243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E1243B">
              <w:rPr>
                <w:b/>
                <w:sz w:val="26"/>
                <w:szCs w:val="26"/>
                <w:lang w:val="en-US"/>
              </w:rPr>
              <w:t>2221727</w:t>
            </w:r>
          </w:p>
        </w:tc>
      </w:tr>
    </w:tbl>
    <w:p w14:paraId="140AA4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40AA4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40AA4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40AA4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40AA4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40AA482" w14:textId="77777777" w:rsidR="00C44B8B" w:rsidRPr="0052681C" w:rsidRDefault="00C44B8B" w:rsidP="00C44B8B"/>
    <w:p w14:paraId="140AA483" w14:textId="77777777" w:rsidR="00C44B8B" w:rsidRPr="0052681C" w:rsidRDefault="00C44B8B" w:rsidP="00C44B8B"/>
    <w:p w14:paraId="140AA484" w14:textId="77777777" w:rsidR="00C44B8B" w:rsidRPr="0052681C" w:rsidRDefault="00C44B8B" w:rsidP="00C44B8B"/>
    <w:p w14:paraId="140AA4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40AA4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40AA487" w14:textId="4492BD16" w:rsidR="00612811" w:rsidRPr="00891A6C" w:rsidRDefault="001C4D6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63C0F" w:rsidRPr="00891A6C">
        <w:rPr>
          <w:b/>
          <w:sz w:val="26"/>
          <w:szCs w:val="26"/>
        </w:rPr>
        <w:t>Зажим аппаратный А4А-</w:t>
      </w:r>
      <w:r w:rsidR="00273076">
        <w:rPr>
          <w:b/>
          <w:sz w:val="26"/>
          <w:szCs w:val="26"/>
        </w:rPr>
        <w:t>400</w:t>
      </w:r>
      <w:r w:rsidR="00154B5B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4D43D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91A6C">
        <w:rPr>
          <w:b/>
          <w:sz w:val="26"/>
          <w:szCs w:val="26"/>
        </w:rPr>
        <w:t xml:space="preserve"> </w:t>
      </w:r>
      <w:r w:rsidR="00AA670B" w:rsidRPr="004D43D7">
        <w:rPr>
          <w:b/>
          <w:sz w:val="26"/>
          <w:szCs w:val="26"/>
          <w:u w:val="single"/>
        </w:rPr>
        <w:t>202</w:t>
      </w:r>
      <w:r w:rsidR="00AA670B" w:rsidRPr="004D43D7">
        <w:rPr>
          <w:b/>
          <w:sz w:val="26"/>
          <w:szCs w:val="26"/>
          <w:u w:val="single"/>
          <w:lang w:val="en-US"/>
        </w:rPr>
        <w:t>A</w:t>
      </w:r>
    </w:p>
    <w:p w14:paraId="140AA4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0AA4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40AA48A" w14:textId="77777777" w:rsidR="004F4E9E" w:rsidRPr="00891A6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91A6C">
        <w:rPr>
          <w:sz w:val="24"/>
          <w:szCs w:val="24"/>
        </w:rPr>
        <w:t xml:space="preserve">Технические требования, характеристики </w:t>
      </w:r>
      <w:r w:rsidR="00770408" w:rsidRPr="00891A6C">
        <w:rPr>
          <w:sz w:val="24"/>
          <w:szCs w:val="24"/>
        </w:rPr>
        <w:t>линейной арматуры и гасителей вибрации</w:t>
      </w:r>
      <w:r w:rsidR="004F4E9E" w:rsidRPr="00891A6C">
        <w:rPr>
          <w:sz w:val="24"/>
          <w:szCs w:val="24"/>
        </w:rPr>
        <w:t xml:space="preserve"> должны соответствовать параметрам</w:t>
      </w:r>
      <w:r w:rsidR="00644DB4" w:rsidRPr="00891A6C">
        <w:rPr>
          <w:sz w:val="24"/>
          <w:szCs w:val="24"/>
        </w:rPr>
        <w:t xml:space="preserve"> ТУ 3449-016-52819896-05 </w:t>
      </w:r>
      <w:r w:rsidR="00891A6C" w:rsidRPr="00891A6C">
        <w:rPr>
          <w:sz w:val="24"/>
          <w:szCs w:val="24"/>
        </w:rPr>
        <w:t>«</w:t>
      </w:r>
      <w:r w:rsidR="00644DB4" w:rsidRPr="00891A6C">
        <w:rPr>
          <w:sz w:val="24"/>
          <w:szCs w:val="24"/>
        </w:rPr>
        <w:t>Зажимы аппаратные прессуемые А1А, А2А, А4АП, А6АП</w:t>
      </w:r>
      <w:r w:rsidR="00891A6C" w:rsidRPr="00891A6C">
        <w:rPr>
          <w:sz w:val="24"/>
          <w:szCs w:val="24"/>
        </w:rPr>
        <w:t>»</w:t>
      </w:r>
      <w:r w:rsidR="00644DB4" w:rsidRPr="00891A6C">
        <w:rPr>
          <w:sz w:val="24"/>
          <w:szCs w:val="24"/>
        </w:rPr>
        <w:t>.</w:t>
      </w:r>
    </w:p>
    <w:p w14:paraId="140AA48C" w14:textId="12032F52" w:rsidR="00717551" w:rsidRDefault="00154B5B" w:rsidP="00717551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43877A01" wp14:editId="5E3AD4D1">
            <wp:extent cx="3810000" cy="3152775"/>
            <wp:effectExtent l="0" t="0" r="0" b="9525"/>
            <wp:docPr id="3" name="Рисунок 3" descr="Зажим аппаратный А4А-40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жим аппаратный А4А-400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4A355" w14:textId="77777777" w:rsidR="00273076" w:rsidRPr="00273076" w:rsidRDefault="00273076" w:rsidP="0027307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3076" w:rsidRPr="00273076" w14:paraId="0EDCF8C4" w14:textId="77777777" w:rsidTr="00273076">
        <w:trPr>
          <w:tblCellSpacing w:w="0" w:type="dxa"/>
        </w:trPr>
        <w:tc>
          <w:tcPr>
            <w:tcW w:w="2500" w:type="pct"/>
            <w:noWrap/>
          </w:tcPr>
          <w:p w14:paraId="10538C39" w14:textId="2F597272" w:rsidR="00273076" w:rsidRPr="00273076" w:rsidRDefault="00273076" w:rsidP="00273076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14:paraId="703726EB" w14:textId="6D1A91D4" w:rsidR="00273076" w:rsidRPr="00273076" w:rsidRDefault="00273076" w:rsidP="0027307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E402030" w14:textId="77777777" w:rsidR="00273076" w:rsidRPr="00273076" w:rsidRDefault="00273076" w:rsidP="0027307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7"/>
        <w:gridCol w:w="1800"/>
        <w:gridCol w:w="1383"/>
        <w:gridCol w:w="550"/>
        <w:gridCol w:w="550"/>
        <w:gridCol w:w="655"/>
        <w:gridCol w:w="1294"/>
      </w:tblGrid>
      <w:tr w:rsidR="00154B5B" w:rsidRPr="00154B5B" w14:paraId="422D7766" w14:textId="77777777" w:rsidTr="00154B5B">
        <w:trPr>
          <w:tblCellSpacing w:w="15" w:type="dxa"/>
        </w:trPr>
        <w:tc>
          <w:tcPr>
            <w:tcW w:w="0" w:type="auto"/>
            <w:gridSpan w:val="7"/>
            <w:vAlign w:val="center"/>
            <w:hideMark/>
          </w:tcPr>
          <w:p w14:paraId="7BC4A651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  <w:b/>
                <w:bCs/>
              </w:rPr>
              <w:t>Зажим аппаратный А4А-400-2</w:t>
            </w:r>
          </w:p>
        </w:tc>
      </w:tr>
      <w:tr w:rsidR="00154B5B" w:rsidRPr="00154B5B" w14:paraId="56BF26C0" w14:textId="77777777" w:rsidTr="00154B5B">
        <w:trPr>
          <w:tblCellSpacing w:w="15" w:type="dxa"/>
        </w:trPr>
        <w:tc>
          <w:tcPr>
            <w:tcW w:w="2100" w:type="pct"/>
            <w:vMerge w:val="restart"/>
            <w:vAlign w:val="center"/>
            <w:hideMark/>
          </w:tcPr>
          <w:p w14:paraId="654A5533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 xml:space="preserve">Марка провода по ГОСТ 839-80 </w:t>
            </w:r>
          </w:p>
        </w:tc>
        <w:tc>
          <w:tcPr>
            <w:tcW w:w="850" w:type="pct"/>
            <w:vMerge w:val="restart"/>
            <w:vAlign w:val="center"/>
            <w:hideMark/>
          </w:tcPr>
          <w:p w14:paraId="6FB37ADD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 xml:space="preserve">Интревал диаметров проводов, мм </w:t>
            </w:r>
          </w:p>
        </w:tc>
        <w:tc>
          <w:tcPr>
            <w:tcW w:w="650" w:type="pct"/>
            <w:vMerge w:val="restart"/>
            <w:vAlign w:val="center"/>
            <w:hideMark/>
          </w:tcPr>
          <w:p w14:paraId="537D5B5B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 xml:space="preserve">Матрица опрессования 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0B26A1A1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 xml:space="preserve">Размеры, мм </w:t>
            </w:r>
          </w:p>
        </w:tc>
        <w:tc>
          <w:tcPr>
            <w:tcW w:w="600" w:type="pct"/>
            <w:vMerge w:val="restart"/>
            <w:vAlign w:val="center"/>
            <w:hideMark/>
          </w:tcPr>
          <w:p w14:paraId="641362B8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 xml:space="preserve">Масса, кг </w:t>
            </w:r>
          </w:p>
        </w:tc>
      </w:tr>
      <w:tr w:rsidR="00154B5B" w:rsidRPr="00154B5B" w14:paraId="1FA57EC1" w14:textId="77777777" w:rsidTr="00154B5B">
        <w:trPr>
          <w:trHeight w:val="39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7E3E81E4" w14:textId="77777777" w:rsidR="00154B5B" w:rsidRPr="00154B5B" w:rsidRDefault="00154B5B" w:rsidP="00154B5B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087B" w14:textId="77777777" w:rsidR="00154B5B" w:rsidRPr="00154B5B" w:rsidRDefault="00154B5B" w:rsidP="00154B5B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F42BE0" w14:textId="77777777" w:rsidR="00154B5B" w:rsidRPr="00154B5B" w:rsidRDefault="00154B5B" w:rsidP="00154B5B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50" w:type="pct"/>
            <w:vAlign w:val="center"/>
            <w:hideMark/>
          </w:tcPr>
          <w:p w14:paraId="78441E5E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L</w:t>
            </w:r>
          </w:p>
        </w:tc>
        <w:tc>
          <w:tcPr>
            <w:tcW w:w="250" w:type="pct"/>
            <w:vAlign w:val="center"/>
            <w:hideMark/>
          </w:tcPr>
          <w:p w14:paraId="684DEEDD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L1</w:t>
            </w:r>
          </w:p>
        </w:tc>
        <w:tc>
          <w:tcPr>
            <w:tcW w:w="300" w:type="pct"/>
            <w:vAlign w:val="center"/>
            <w:hideMark/>
          </w:tcPr>
          <w:p w14:paraId="10D171B9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14:paraId="4E048D17" w14:textId="77777777" w:rsidR="00154B5B" w:rsidRPr="00154B5B" w:rsidRDefault="00154B5B" w:rsidP="00154B5B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154B5B" w:rsidRPr="00154B5B" w14:paraId="2AB28668" w14:textId="77777777" w:rsidTr="00154B5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C6BF6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 xml:space="preserve">АС400/51, АС400/64, АС400/93, АС450/56, АС300/204, АС500/26, АС500/27, АС500/64, А450, А500, А550 </w:t>
            </w:r>
          </w:p>
        </w:tc>
        <w:tc>
          <w:tcPr>
            <w:tcW w:w="0" w:type="auto"/>
            <w:vAlign w:val="center"/>
            <w:hideMark/>
          </w:tcPr>
          <w:p w14:paraId="30C67889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27,3-30,6</w:t>
            </w:r>
          </w:p>
        </w:tc>
        <w:tc>
          <w:tcPr>
            <w:tcW w:w="0" w:type="auto"/>
            <w:vAlign w:val="center"/>
            <w:hideMark/>
          </w:tcPr>
          <w:p w14:paraId="490AF423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А-45,0</w:t>
            </w:r>
          </w:p>
        </w:tc>
        <w:tc>
          <w:tcPr>
            <w:tcW w:w="0" w:type="auto"/>
            <w:vAlign w:val="center"/>
            <w:hideMark/>
          </w:tcPr>
          <w:p w14:paraId="4444D0C9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240</w:t>
            </w:r>
          </w:p>
        </w:tc>
        <w:tc>
          <w:tcPr>
            <w:tcW w:w="0" w:type="auto"/>
            <w:vAlign w:val="center"/>
            <w:hideMark/>
          </w:tcPr>
          <w:p w14:paraId="1F0A8258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71371CD8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6A5A711E" w14:textId="77777777" w:rsidR="00154B5B" w:rsidRPr="00154B5B" w:rsidRDefault="00154B5B" w:rsidP="00154B5B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4B5B">
              <w:rPr>
                <w:rFonts w:ascii="Arial" w:hAnsi="Arial" w:cs="Arial"/>
              </w:rPr>
              <w:t>0,83</w:t>
            </w:r>
          </w:p>
        </w:tc>
      </w:tr>
    </w:tbl>
    <w:p w14:paraId="140AA4A7" w14:textId="77777777" w:rsidR="00717551" w:rsidRPr="00717551" w:rsidRDefault="00717551" w:rsidP="00717551">
      <w:pPr>
        <w:spacing w:before="100" w:beforeAutospacing="1" w:after="100" w:afterAutospacing="1"/>
        <w:ind w:firstLine="0"/>
        <w:jc w:val="center"/>
        <w:outlineLvl w:val="0"/>
        <w:rPr>
          <w:rFonts w:ascii="Verdana" w:hAnsi="Verdana"/>
          <w:b/>
          <w:bCs/>
          <w:color w:val="990000"/>
          <w:kern w:val="36"/>
          <w:sz w:val="24"/>
          <w:szCs w:val="24"/>
        </w:rPr>
      </w:pPr>
    </w:p>
    <w:p w14:paraId="140AA4A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40AA4A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40AA4AA" w14:textId="77777777" w:rsidR="004066E7" w:rsidRPr="0052681C" w:rsidRDefault="004066E7" w:rsidP="004066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40AA4A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40AA4A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0AA4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40AA4AE" w14:textId="79123A9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94FD2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0AA4AF" w14:textId="446DA7B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94FD2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40AA4B0" w14:textId="5543944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4FD2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140AA4B1" w14:textId="3191956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94FD2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57101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40AA4B2" w14:textId="1D747BE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15C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40AA4B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40AA4B4" w14:textId="2C5363F8" w:rsidR="00DE0C6D" w:rsidRPr="0052681C" w:rsidRDefault="00843900" w:rsidP="002F51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394FD2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40AA4B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40AA4B6" w14:textId="77777777" w:rsidR="0052681C" w:rsidRDefault="00644DB4" w:rsidP="00644D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44DB4">
        <w:rPr>
          <w:sz w:val="24"/>
          <w:szCs w:val="24"/>
        </w:rPr>
        <w:t xml:space="preserve">ТУ 3449-016-52819896-05 </w:t>
      </w:r>
      <w:r w:rsidR="00891A6C">
        <w:rPr>
          <w:sz w:val="24"/>
          <w:szCs w:val="24"/>
        </w:rPr>
        <w:t>«</w:t>
      </w:r>
      <w:r w:rsidRPr="00644DB4">
        <w:rPr>
          <w:sz w:val="24"/>
          <w:szCs w:val="24"/>
        </w:rPr>
        <w:t>Зажимы аппаратные пр</w:t>
      </w:r>
      <w:r>
        <w:rPr>
          <w:sz w:val="24"/>
          <w:szCs w:val="24"/>
        </w:rPr>
        <w:t>ессуемые А1А, А2А, А4АП, А6АП</w:t>
      </w:r>
      <w:r w:rsidR="00891A6C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140AA4B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40AA4B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40AA4B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0AA4B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40AA4B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40AA4B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0AA4B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40AA4B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40AA4B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24AFB">
        <w:rPr>
          <w:szCs w:val="24"/>
        </w:rPr>
        <w:t>поставки.</w:t>
      </w:r>
    </w:p>
    <w:p w14:paraId="140AA4C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0AA4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40AA4C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D3C0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0AA4C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0AA4C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40AA4C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40AA4C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0AA4C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40AA4C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40AA4C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40AA4C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40AA4C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40AA4C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40AA4C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140AA4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40AA4C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40AA4D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40AA4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40AA4D2" w14:textId="20B9F2E4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394FD2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140AA4D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0AA4D4" w14:textId="77777777" w:rsidR="001D6900" w:rsidRPr="0052681C" w:rsidRDefault="001D6900" w:rsidP="00451C4D">
      <w:pPr>
        <w:rPr>
          <w:sz w:val="26"/>
          <w:szCs w:val="26"/>
        </w:rPr>
      </w:pPr>
    </w:p>
    <w:p w14:paraId="140AA4D5" w14:textId="77777777" w:rsidR="004A2665" w:rsidRPr="0052681C" w:rsidRDefault="004A2665" w:rsidP="00451C4D">
      <w:pPr>
        <w:rPr>
          <w:sz w:val="26"/>
          <w:szCs w:val="26"/>
        </w:rPr>
      </w:pPr>
    </w:p>
    <w:p w14:paraId="140AA4D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0AA4D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40AA4D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F065B" w14:textId="77777777" w:rsidR="00EA5B1D" w:rsidRDefault="00EA5B1D">
      <w:r>
        <w:separator/>
      </w:r>
    </w:p>
  </w:endnote>
  <w:endnote w:type="continuationSeparator" w:id="0">
    <w:p w14:paraId="2483D534" w14:textId="77777777" w:rsidR="00EA5B1D" w:rsidRDefault="00EA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D4D4A" w14:textId="77777777" w:rsidR="00EA5B1D" w:rsidRDefault="00EA5B1D">
      <w:r>
        <w:separator/>
      </w:r>
    </w:p>
  </w:footnote>
  <w:footnote w:type="continuationSeparator" w:id="0">
    <w:p w14:paraId="6A75618A" w14:textId="77777777" w:rsidR="00EA5B1D" w:rsidRDefault="00EA5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AA4D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40AA4E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C0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B5B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2FCC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07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E0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5C1"/>
    <w:rsid w:val="002F2431"/>
    <w:rsid w:val="002F2B35"/>
    <w:rsid w:val="002F3636"/>
    <w:rsid w:val="002F43D3"/>
    <w:rsid w:val="002F517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4C4"/>
    <w:rsid w:val="003918DA"/>
    <w:rsid w:val="00391F3C"/>
    <w:rsid w:val="00393C53"/>
    <w:rsid w:val="00394FD2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4AB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6E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76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3D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01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571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411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4DB4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551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3B7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ABD"/>
    <w:rsid w:val="008916F3"/>
    <w:rsid w:val="00891A6C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D0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AFB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C0F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BAC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171C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C00"/>
    <w:rsid w:val="00BD61E5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51E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C4A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3A"/>
    <w:rsid w:val="00D7710C"/>
    <w:rsid w:val="00D80AA2"/>
    <w:rsid w:val="00D81F55"/>
    <w:rsid w:val="00D8303D"/>
    <w:rsid w:val="00D833F3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43B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B1D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4CC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FB2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5"/>
    <w:rsid w:val="00F7233D"/>
    <w:rsid w:val="00F725AC"/>
    <w:rsid w:val="00F73328"/>
    <w:rsid w:val="00F75196"/>
    <w:rsid w:val="00F754CC"/>
    <w:rsid w:val="00F7773E"/>
    <w:rsid w:val="00F77D1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4D7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AA476"/>
  <w15:docId w15:val="{76AE51A6-9D77-4DEC-A30C-013F398A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C8A24-0DB9-491F-80D2-1437DD8E2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D70AF-65F4-4317-B893-B1B87D95A9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7F0E9DE-71AC-44A4-929D-86C07541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3C1F2-8439-4D30-863F-6CE66133E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1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10</cp:revision>
  <cp:lastPrinted>2010-09-30T13:29:00Z</cp:lastPrinted>
  <dcterms:created xsi:type="dcterms:W3CDTF">2015-10-02T08:36:00Z</dcterms:created>
  <dcterms:modified xsi:type="dcterms:W3CDTF">2015-10-08T10:15:00Z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